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2BE" w:rsidRDefault="002722BE" w:rsidP="002722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ALAYNE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722BE" w:rsidRDefault="002722BE" w:rsidP="002722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22BE" w:rsidRDefault="002722BE" w:rsidP="002722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22BE" w:rsidRDefault="002722BE" w:rsidP="002722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Caxton, </w:t>
      </w:r>
    </w:p>
    <w:p w:rsidR="002722BE" w:rsidRDefault="002722BE" w:rsidP="002722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Cambridgeshire, into the lands of the late Edith </w:t>
      </w:r>
      <w:proofErr w:type="spellStart"/>
      <w:r>
        <w:rPr>
          <w:rFonts w:ascii="Times New Roman" w:hAnsi="Times New Roman" w:cs="Times New Roman"/>
          <w:sz w:val="24"/>
          <w:szCs w:val="24"/>
        </w:rPr>
        <w:t>Croyser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722BE" w:rsidRDefault="002722BE" w:rsidP="002722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531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21-80)</w:t>
      </w:r>
    </w:p>
    <w:p w:rsidR="002722BE" w:rsidRDefault="002722BE" w:rsidP="002722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22BE" w:rsidRDefault="002722BE" w:rsidP="002722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722BE" w:rsidRDefault="002722BE" w:rsidP="002722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  <w:bookmarkStart w:id="0" w:name="_GoBack"/>
      <w:bookmarkEnd w:id="0"/>
    </w:p>
    <w:sectPr w:rsidR="00DD5B8A" w:rsidRPr="002722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2BE" w:rsidRDefault="002722BE" w:rsidP="00564E3C">
      <w:pPr>
        <w:spacing w:after="0" w:line="240" w:lineRule="auto"/>
      </w:pPr>
      <w:r>
        <w:separator/>
      </w:r>
    </w:p>
  </w:endnote>
  <w:endnote w:type="continuationSeparator" w:id="0">
    <w:p w:rsidR="002722BE" w:rsidRDefault="002722B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722BE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2BE" w:rsidRDefault="002722BE" w:rsidP="00564E3C">
      <w:pPr>
        <w:spacing w:after="0" w:line="240" w:lineRule="auto"/>
      </w:pPr>
      <w:r>
        <w:separator/>
      </w:r>
    </w:p>
  </w:footnote>
  <w:footnote w:type="continuationSeparator" w:id="0">
    <w:p w:rsidR="002722BE" w:rsidRDefault="002722B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BE"/>
    <w:rsid w:val="002722B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CE69C"/>
  <w15:chartTrackingRefBased/>
  <w15:docId w15:val="{737FF8DD-4FCE-44FF-A330-1CAD7CCB9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722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2015-10-31T20:30:00Z</dcterms:created>
  <dcterms:modified xsi:type="dcterms:W3CDTF">2015-10-31T20:31:00Z</dcterms:modified>
</cp:coreProperties>
</file>